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第一节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>压力的作用效果</w:t>
      </w:r>
      <w:r>
        <w:rPr>
          <w:rFonts w:ascii="宋体" w:hAnsi="宋体"/>
          <w:sz w:val="30"/>
          <w:szCs w:val="30"/>
        </w:rPr>
        <w:t xml:space="preserve">     </w:t>
      </w:r>
      <w:r>
        <w:rPr>
          <w:rFonts w:hint="eastAsia" w:ascii="宋体" w:hAnsi="宋体"/>
          <w:sz w:val="30"/>
          <w:szCs w:val="30"/>
        </w:rPr>
        <w:t>学案</w:t>
      </w:r>
    </w:p>
    <w:p>
      <w:pPr>
        <w:rPr>
          <w:rFonts w:asci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班级：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同组人员：</w:t>
      </w:r>
      <w:r>
        <w:rPr>
          <w:rFonts w:ascii="宋体" w:hAnsi="宋体"/>
          <w:sz w:val="24"/>
          <w:u w:val="single"/>
        </w:rPr>
        <w:t xml:space="preserve">           </w:t>
      </w:r>
    </w:p>
    <w:p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观看</w:t>
      </w:r>
      <w:r>
        <w:rPr>
          <w:rFonts w:hint="eastAsia" w:ascii="宋体" w:hAnsi="宋体"/>
          <w:sz w:val="24"/>
          <w:lang w:eastAsia="zh-CN"/>
        </w:rPr>
        <w:t>演示及自己体验</w:t>
      </w:r>
      <w:r>
        <w:rPr>
          <w:rFonts w:hint="eastAsia" w:ascii="宋体" w:hAnsi="宋体"/>
          <w:sz w:val="24"/>
        </w:rPr>
        <w:t>实验，请提出两个与实验有关的问题。</w:t>
      </w:r>
    </w:p>
    <w:p>
      <w:pPr>
        <w:numPr>
          <w:ilvl w:val="0"/>
          <w:numId w:val="2"/>
        </w:num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numPr>
          <w:ilvl w:val="0"/>
          <w:numId w:val="2"/>
        </w:num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</w:t>
      </w:r>
    </w:p>
    <w:p>
      <w:pPr>
        <w:rPr>
          <w:rFonts w:asci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组合 4" o:spid="_x0000_s1027" style="position:absolute;left:0;margin-left:41.5pt;margin-top:27.4pt;height:63.75pt;width:321.15pt;rotation:0f;z-index:251663360;" coordorigin="3487,23637" coordsize="6423,1275">
            <o:lock v:ext="edit" position="f" selection="f" grouping="f" rotation="f" cropping="f" text="f" aspectratio="f"/>
            <v:group id="组合 5" o:spid="_x0000_s1028" style="position:absolute;left:3487;top:23798;height:795;width:1263;rotation:0f;" coordorigin="2384,3495" coordsize="2868,834">
              <o:lock v:ext="edit" position="f" selection="f" grouping="f" rotation="f" cropping="f" text="f" aspectratio="f"/>
              <v:group id="组合 6" o:spid="_x0000_s1029" style="position:absolute;left:2384;top:4110;height:219;width:2868;rotation:0f;" coordorigin="2760,2640" coordsize="1338,130">
                <o:lock v:ext="edit" position="f" selection="f" grouping="f" rotation="f" cropping="f" text="f" aspectratio="f"/>
                <v:line id="直线 7" o:spid="_x0000_s1030" style="position:absolute;left:2760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8" o:spid="_x0000_s1031" style="position:absolute;left:2880;top:2648;flip:x;height:122;width:12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9" o:spid="_x0000_s1032" style="position:absolute;left:3001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0" o:spid="_x0000_s1033" style="position:absolute;left:3121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1" o:spid="_x0000_s1034" style="position:absolute;left:3241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2" o:spid="_x0000_s1035" style="position:absolute;left:3361;top:2648;flip:x;height:122;width:12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3" o:spid="_x0000_s1036" style="position:absolute;left:3482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4" o:spid="_x0000_s1037" style="position:absolute;left:3602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5" o:spid="_x0000_s1038" style="position:absolute;left:3722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6" o:spid="_x0000_s1039" style="position:absolute;left:3842;top:2648;flip:x;height:122;width:12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7" o:spid="_x0000_s1040" style="position:absolute;left:3963;top:2648;flip:x;height:122;width:12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8" o:spid="_x0000_s1041" style="position:absolute;left:2783;top:2640;height:0;width:1315;rotation:0f;" o:ole="f" fillcolor="#FFFFFF" filled="f" o:preferrelative="t" stroked="t" coordsize="21600,21600">
                  <v:fill on="f" color2="#FFFFFF" focus="0%"/>
                  <v:stroke weight="1.5pt"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v:group>
              <v:shape id="文本框 19" o:spid="_x0000_s1042" type="#_x0000_t202" style="position:absolute;left:2940;top:3495;height:585;width:1244;rotation:0f;" o:ole="f" fillcolor="#FFFFFF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r>
                        <w:t>A</w:t>
                      </w:r>
                    </w:p>
                  </w:txbxContent>
                </v:textbox>
              </v:shape>
            </v:group>
            <v:group id="组合 20" o:spid="_x0000_s1043" style="position:absolute;left:5700;top:23820;height:464;width:1691;rotation:0f;" coordorigin="6080,3788" coordsize="2012,487">
              <o:lock v:ext="edit" position="f" selection="f" grouping="f" rotation="f" cropping="f" text="f" aspectratio="f"/>
              <v:group id="组合 21" o:spid="_x0000_s1044" style="position:absolute;left:6080;top:3795;height:451;width:2012;rotation:0f;" coordorigin="6080,3795" coordsize="2012,451">
                <o:lock v:ext="edit" position="f" selection="f" grouping="f" rotation="f" cropping="f" text="f" aspectratio="f"/>
                <v:group id="组合 22" o:spid="_x0000_s1045" style="position:absolute;left:6080;top:4146;height:100;width:2012;rotation:-2004040f;" coordorigin="3121,1752" coordsize="722,130">
                  <o:lock v:ext="edit" position="f" selection="f" grouping="f" rotation="f" cropping="f" text="f" aspectratio="f"/>
                  <v:line id="直线 23" o:spid="_x0000_s1046" style="position:absolute;left:3121;top:1760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4" o:spid="_x0000_s1047" style="position:absolute;left:3241;top:1760;flip:x;height:122;width:121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5" o:spid="_x0000_s1048" style="position:absolute;left:3362;top:1760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6" o:spid="_x0000_s1049" style="position:absolute;left:3482;top:1760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7" o:spid="_x0000_s1050" style="position:absolute;left:3602;top:1760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8" o:spid="_x0000_s1051" style="position:absolute;left:3722;top:1760;flip:x;height:122;width:121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29" o:spid="_x0000_s1052" style="position:absolute;left:3144;top:1752;height:0;width:698;rotation:0f;" o:ole="f" fillcolor="#FFFFFF" filled="f" o:preferrelative="t" stroked="t" coordsize="21600,21600">
                    <v:fill on="f" color2="#FFFFFF" focus="0%"/>
                    <v:stroke weight="1.5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rect id="矩形 30" o:spid="_x0000_s1053" style="position:absolute;left:6450;top:3795;height:450;width:720;rotation:21671198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</v:group>
              <v:shape id="文本框 31" o:spid="_x0000_s1054" type="#_x0000_t202" style="position:absolute;left:6385;top:3788;height:487;width:815;rotation:0f;" o:ole="f" fillcolor="#FFFFFF" filled="f" o:preferrelative="t" stroked="f" coordorigin="0,0" coordsize="21600,21600">
                <v:fill on="f" color2="#FFFFFF" focus="0%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r>
                        <w:t>A</w:t>
                      </w:r>
                    </w:p>
                  </w:txbxContent>
                </v:textbox>
              </v:shape>
            </v:group>
            <v:group id="组合 32" o:spid="_x0000_s1055" style="position:absolute;left:8451;top:23637;height:1275;width:1459;rotation:0f;" coordorigin="6528,2952" coordsize="1736,1338">
              <o:lock v:ext="edit" position="f" selection="f" grouping="f" rotation="f" cropping="f" text="f" aspectratio="f"/>
              <v:group id="组合 33" o:spid="_x0000_s1056" style="position:absolute;left:6528;top:2952;height:1338;width:1588;rotation:0f;" coordorigin="6528,2952" coordsize="1588,1338">
                <o:lock v:ext="edit" position="f" selection="f" grouping="f" rotation="f" cropping="f" text="f" aspectratio="f"/>
                <v:group id="组合 34" o:spid="_x0000_s1057" style="position:absolute;left:5924;top:3556;height:130;width:1338;rotation:5898240f;" coordorigin="2760,2640" coordsize="1338,130">
                  <o:lock v:ext="edit" position="f" selection="f" grouping="f" rotation="f" cropping="f" text="f" aspectratio="f"/>
                  <v:line id="直线 35" o:spid="_x0000_s1058" style="position:absolute;left:2760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36" o:spid="_x0000_s1059" style="position:absolute;left:2880;top:2648;flip:x;height:122;width:121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37" o:spid="_x0000_s1060" style="position:absolute;left:3001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38" o:spid="_x0000_s1061" style="position:absolute;left:3121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39" o:spid="_x0000_s1062" style="position:absolute;left:3241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0" o:spid="_x0000_s1063" style="position:absolute;left:3361;top:2648;flip:x;height:122;width:121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1" o:spid="_x0000_s1064" style="position:absolute;left:3482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2" o:spid="_x0000_s1065" style="position:absolute;left:3602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3" o:spid="_x0000_s1066" style="position:absolute;left:3722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4" o:spid="_x0000_s1067" style="position:absolute;left:3842;top:2648;flip:x;height:122;width:121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5" o:spid="_x0000_s1068" style="position:absolute;left:3963;top:2648;flip:x;height:122;width:12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46" o:spid="_x0000_s1069" style="position:absolute;left:2783;top:2640;height:0;width:1315;rotation:0f;" o:ole="f" fillcolor="#FFFFFF" filled="f" o:preferrelative="t" stroked="t" coordsize="21600,21600">
                    <v:fill on="f" color2="#FFFFFF" focus="0%"/>
                    <v:stroke weight="1.5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shape id="文本框 47" o:spid="_x0000_s1070" type="#_x0000_t202" style="position:absolute;left:6660;top:3225;height:735;width:600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r>
                          <w:t>A</w:t>
                        </w:r>
                      </w:p>
                    </w:txbxContent>
                  </v:textbox>
                </v:shape>
                <v:line id="直线 48" o:spid="_x0000_s1071" style="position:absolute;left:7246;top:3705;flip:x;height:0;width:870;rotation:0f;" o:ole="f" fillcolor="#FFFFFF" filled="f" o:preferrelative="t" stroked="t" coordsize="21600,21600">
                  <v:fill on="f" color2="#FFFFFF" focus="0%"/>
                  <v:stroke color="#000000" color2="#FFFFFF" miterlimit="2" endarrow="block"/>
                  <v:imagedata gain="65536f" blacklevel="0f" gamma="0"/>
                  <o:lock v:ext="edit" position="f" selection="f" grouping="f" rotation="f" cropping="f" text="f" aspectratio="f"/>
                </v:line>
              </v:group>
              <v:shape id="文本框 49" o:spid="_x0000_s1072" type="#_x0000_t202" style="position:absolute;left:7724;top:3720;height:495;width:540;rotation:0f;" o:ole="f" fillcolor="#FFFFFF" filled="f" o:preferrelative="t" stroked="f" coordorigin="0,0" coordsize="21600,21600">
                <v:fill on="f" color2="#FFFFFF" focus="0%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r>
                        <w:t>F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/>
          <w:lang w:eastAsia="zh-CN"/>
        </w:rPr>
        <w:t>二</w:t>
      </w:r>
      <w:r>
        <w:rPr>
          <w:rFonts w:hint="eastAsia" w:ascii="宋体" w:hAnsi="宋体"/>
          <w:sz w:val="24"/>
        </w:rPr>
        <w:t>、请同学们在学案上画出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物体对水平地面、斜面、墙面的压力及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物体的重力示意图。</w:t>
      </w: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numPr>
          <w:numId w:val="0"/>
        </w:numPr>
        <w:rPr>
          <w:rFonts w:ascii="宋体"/>
          <w:sz w:val="24"/>
        </w:rPr>
      </w:pPr>
      <w:r>
        <w:rPr>
          <w:rFonts w:hint="eastAsia" w:ascii="宋体" w:hAnsi="宋体"/>
          <w:sz w:val="24"/>
          <w:lang w:eastAsia="zh-CN"/>
        </w:rPr>
        <w:t>三、</w:t>
      </w:r>
      <w:r>
        <w:rPr>
          <w:rFonts w:hint="eastAsia" w:ascii="宋体" w:hAnsi="宋体"/>
          <w:sz w:val="24"/>
        </w:rPr>
        <w:t>实验探究压力的作用效果与哪些因素有关</w:t>
      </w:r>
    </w:p>
    <w:p>
      <w:pPr>
        <w:numPr>
          <w:ilvl w:val="0"/>
          <w:numId w:val="3"/>
        </w:num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提出问题：（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>
      <w:pPr>
        <w:rPr>
          <w:rFonts w:asci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>
      <w:pPr>
        <w:numPr>
          <w:ilvl w:val="0"/>
          <w:numId w:val="3"/>
        </w:num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猜想与假设：（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>
      <w:pPr>
        <w:rPr>
          <w:rFonts w:ascii="宋体"/>
          <w:sz w:val="24"/>
        </w:rPr>
      </w:pPr>
    </w:p>
    <w:p>
      <w:pPr>
        <w:numPr>
          <w:ilvl w:val="0"/>
          <w:numId w:val="3"/>
        </w:num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制定计划与设计实验：</w:t>
      </w:r>
    </w:p>
    <w:p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思考问题：</w:t>
      </w:r>
    </w:p>
    <w:p>
      <w:pPr>
        <w:rPr>
          <w:rFonts w:ascii="仿宋_GB2312" w:hAnsi="仿宋_GB2312" w:eastAsia="仿宋_GB2312" w:cs="仿宋_GB2312"/>
          <w:sz w:val="24"/>
          <w:u w:val="single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仿宋_GB2312" w:hAnsi="Wingdings" w:eastAsia="仿宋_GB2312" w:cs="仿宋_GB2312"/>
          <w:sz w:val="24"/>
        </w:rPr>
        <w:sym w:font="Wingdings" w:char="F081"/>
      </w:r>
      <w:r>
        <w:rPr>
          <w:rFonts w:hint="eastAsia" w:ascii="仿宋_GB2312" w:hAnsi="仿宋_GB2312" w:eastAsia="仿宋_GB2312" w:cs="仿宋_GB2312"/>
          <w:sz w:val="24"/>
        </w:rPr>
        <w:t>为了探究压力的作用效果与压力的大小、受力面积的关系，</w:t>
      </w:r>
      <w:r>
        <w:rPr>
          <w:rFonts w:ascii="仿宋_GB2312" w:hAnsi="仿宋_GB2312" w:eastAsia="仿宋_GB2312" w:cs="仿宋_GB2312"/>
          <w:sz w:val="24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24"/>
        </w:rPr>
        <w:t>需要哪些器材？答：</w:t>
      </w:r>
      <w:r>
        <w:rPr>
          <w:rFonts w:ascii="仿宋_GB2312" w:hAnsi="仿宋_GB2312" w:eastAsia="仿宋_GB2312" w:cs="仿宋_GB2312"/>
          <w:sz w:val="24"/>
          <w:u w:val="single"/>
        </w:rPr>
        <w:t xml:space="preserve">                                      </w:t>
      </w:r>
    </w:p>
    <w:p>
      <w:pPr>
        <w:rPr>
          <w:rFonts w:ascii="仿宋_GB2312" w:hAnsi="仿宋_GB2312" w:eastAsia="仿宋_GB2312" w:cs="仿宋_GB2312"/>
          <w:sz w:val="24"/>
          <w:u w:val="single"/>
        </w:rPr>
      </w:pPr>
      <w:r>
        <w:rPr>
          <w:rFonts w:ascii="仿宋_GB2312" w:hAnsi="仿宋_GB2312" w:eastAsia="仿宋_GB2312" w:cs="仿宋_GB2312"/>
          <w:sz w:val="24"/>
        </w:rPr>
        <w:t xml:space="preserve">   </w:t>
      </w:r>
      <w:r>
        <w:rPr>
          <w:rFonts w:hint="eastAsia" w:ascii="仿宋_GB2312" w:hAnsi="Wingdings" w:eastAsia="仿宋_GB2312" w:cs="仿宋_GB2312"/>
          <w:sz w:val="24"/>
        </w:rPr>
        <w:sym w:font="Wingdings" w:char="F081"/>
      </w:r>
      <w:r>
        <w:rPr>
          <w:rFonts w:hint="eastAsia" w:ascii="仿宋_GB2312" w:hAnsi="仿宋_GB2312" w:eastAsia="仿宋_GB2312" w:cs="仿宋_GB2312"/>
          <w:sz w:val="24"/>
        </w:rPr>
        <w:t>为了比较压力的作用效果，我们通过观察什么来判断？这叫</w:t>
      </w:r>
      <w:r>
        <w:rPr>
          <w:rFonts w:ascii="仿宋_GB2312" w:hAnsi="仿宋_GB2312" w:eastAsia="仿宋_GB2312" w:cs="仿宋_GB2312"/>
          <w:sz w:val="24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</w:rPr>
        <w:t>什么实验方法？答：</w:t>
      </w:r>
      <w:r>
        <w:rPr>
          <w:rFonts w:ascii="仿宋_GB2312" w:hAnsi="仿宋_GB2312" w:eastAsia="仿宋_GB2312" w:cs="仿宋_GB2312"/>
          <w:sz w:val="24"/>
          <w:u w:val="single"/>
        </w:rPr>
        <w:t xml:space="preserve">                                       </w:t>
      </w:r>
    </w:p>
    <w:p>
      <w:pPr>
        <w:rPr>
          <w:rFonts w:ascii="仿宋_GB2312" w:hAnsi="仿宋_GB2312" w:eastAsia="仿宋_GB2312" w:cs="仿宋_GB2312"/>
          <w:sz w:val="24"/>
          <w:u w:val="single"/>
        </w:rPr>
      </w:pPr>
      <w:r>
        <w:rPr>
          <w:rFonts w:ascii="仿宋_GB2312" w:hAnsi="仿宋_GB2312" w:eastAsia="仿宋_GB2312" w:cs="仿宋_GB2312"/>
          <w:sz w:val="24"/>
        </w:rPr>
        <w:t xml:space="preserve">   </w:t>
      </w:r>
      <w:r>
        <w:rPr>
          <w:rFonts w:hint="eastAsia" w:ascii="仿宋_GB2312" w:hAnsi="Wingdings" w:eastAsia="仿宋_GB2312" w:cs="仿宋_GB2312"/>
          <w:sz w:val="24"/>
        </w:rPr>
        <w:sym w:font="Wingdings" w:char="F081"/>
      </w:r>
      <w:r>
        <w:rPr>
          <w:rFonts w:hint="eastAsia" w:ascii="仿宋_GB2312" w:hAnsi="仿宋_GB2312" w:eastAsia="仿宋_GB2312" w:cs="仿宋_GB2312"/>
          <w:sz w:val="24"/>
        </w:rPr>
        <w:t>此时，我们探究压力的作用效果，出现了两个猜想，那实验</w:t>
      </w:r>
      <w:r>
        <w:rPr>
          <w:rFonts w:ascii="仿宋_GB2312" w:hAnsi="仿宋_GB2312" w:eastAsia="仿宋_GB2312" w:cs="仿宋_GB2312"/>
          <w:sz w:val="24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</w:rPr>
        <w:t>中该采用什么样的试验方法？答：</w:t>
      </w:r>
      <w:r>
        <w:rPr>
          <w:rFonts w:ascii="仿宋_GB2312" w:hAnsi="仿宋_GB2312" w:eastAsia="仿宋_GB2312" w:cs="仿宋_GB2312"/>
          <w:sz w:val="24"/>
          <w:u w:val="single"/>
        </w:rPr>
        <w:t xml:space="preserve">                              </w:t>
      </w:r>
    </w:p>
    <w:p>
      <w:pPr>
        <w:rPr>
          <w:rFonts w:ascii="宋体" w:cs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文本框 50" o:spid="_x0000_s1073" type="#_x0000_t202" style="position:absolute;left:0;margin-left:345.6pt;margin-top:15.1pt;height:54pt;width:66.05pt;mso-wrap-style:none;rotation:0f;z-index:251662336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style="mso-fit-shape-to-text:t;">
              <w:txbxContent>
                <w:p/>
              </w:txbxContent>
            </v:textbox>
          </v:shape>
        </w:pic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、进行实验与收集证据：（同学们请利用桌面的器材进行实验，可以按照图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、图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进行。）</w:t>
      </w:r>
    </w:p>
    <w:p>
      <w:pPr>
        <w:rPr>
          <w:rFonts w:ascii="宋体" w:cs="宋体"/>
          <w:sz w:val="24"/>
        </w:rPr>
      </w:pPr>
    </w:p>
    <w:p>
      <w:pPr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）探究压力的作用效果与压力大小的关系</w:t>
      </w:r>
    </w:p>
    <w:p>
      <w:pPr>
        <w:ind w:firstLine="480"/>
        <w:rPr>
          <w:rFonts w:ascii="宋体" w:cs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Group 55" o:spid="_x0000_s1074" style="position:absolute;left:0;margin-left:242.15pt;margin-top:1.45pt;height:55.9pt;width:75.85pt;mso-wrap-distance-left:9pt;mso-wrap-distance-right:9pt;rotation:0f;z-index:-251657216;" coordorigin="6176,19187" coordsize="1517,1384" wrapcoords="1069 0 1069 9216 -214 11232 -214 21312 21600 21312 21600 10944 20103 9216 20103 0 1069 0">
            <o:lock v:ext="edit" position="f" selection="f" grouping="f" rotation="f" cropping="f" text="f" aspectratio="t"/>
            <v:shape id="Picture 56" o:spid="_x0000_s1075" alt="3" type="#_x0000_t75" style="position:absolute;left:6282;top:19187;height:1158;width:1290;rotation:0f;" o:ole="f" fillcolor="#FFFFFF" filled="f" o:preferrelative="t" stroked="f" coordorigin="0,0" coordsize="21600,21600">
              <v:fill on="f" color2="#FFFFFF" focus="0%"/>
              <v:imagedata gain="65536f" blacklevel="0f" gamma="0" o:title="" r:id="rId6"/>
              <o:lock v:ext="edit" position="f" selection="f" grouping="f" rotation="f" cropping="f" text="f" aspectratio="t"/>
            </v:shape>
            <v:shape id="图片 56" o:spid="_x0000_s1076" alt="2" type="#_x0000_t75" style="position:absolute;left:6176;top:19886;height:685;width:1517;rotation:11796480f;" o:ole="f" fillcolor="#FFFFFF" filled="f" o:preferrelative="t" stroked="f" coordorigin="0,0" coordsize="21600,21600">
              <v:fill on="f" color2="#FFFFFF" focus="0%"/>
              <v:imagedata gain="65536f" blacklevel="0f" gamma="0" o:title="" r:id="rId7"/>
              <o:lock v:ext="edit" position="f" selection="f" grouping="f" rotation="f" cropping="f" text="f" aspectratio="t"/>
            </v:shape>
            <w10:wrap type="tight"/>
          </v:group>
        </w:pict>
      </w: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Group 58" o:spid="_x0000_s1077" style="position:absolute;left:0;margin-left:132.8pt;margin-top:1.8pt;height:55.85pt;width:75.85pt;mso-wrap-distance-left:9pt;mso-wrap-distance-right:9pt;rotation:0f;z-index:-251658240;" coordorigin="3153,19010" coordsize="1517,1255" wrapcoords="428 0 -214 10216 -214 21308 21600 21308 21600 9632 20317 9341 20317 0 428 0">
            <o:lock v:ext="edit" position="f" selection="f" grouping="f" rotation="f" cropping="f" text="f" aspectratio="t"/>
            <v:shape id="Picture 59" o:spid="_x0000_s1078" alt="1" type="#_x0000_t75" style="position:absolute;left:3219;top:19010;height:819;width:1352;rotation:0f;" o:ole="f" fillcolor="#FFFFFF" filled="f" o:preferrelative="t" stroked="f" coordorigin="0,0" coordsize="21600,21600">
              <v:fill on="f" color2="#FFFFFF" focus="0%"/>
              <v:imagedata gain="65536f" blacklevel="0f" gamma="0" o:title="" r:id="rId8"/>
              <o:lock v:ext="edit" position="f" selection="f" grouping="f" rotation="f" cropping="f" text="f" aspectratio="t"/>
            </v:shape>
            <v:shape id="Picture 60" o:spid="_x0000_s1079" alt="2" type="#_x0000_t75" style="position:absolute;left:3153;top:19580;height:685;width:1517;rotation:11796480f;" o:ole="f" fillcolor="#FFFFFF" filled="f" o:preferrelative="t" stroked="f" coordorigin="0,0" coordsize="21600,21600">
              <v:fill on="f" color2="#FFFFFF" focus="0%"/>
              <v:imagedata gain="65536f" blacklevel="0f" gamma="0" o:title="" r:id="rId7"/>
              <o:lock v:ext="edit" position="f" selection="f" grouping="f" rotation="f" cropping="f" text="f" aspectratio="t"/>
            </v:shape>
            <w10:wrap type="tight"/>
          </v:group>
        </w:pict>
      </w:r>
    </w:p>
    <w:p>
      <w:pPr>
        <w:rPr>
          <w:rFonts w:ascii="宋体" w:cs="宋体"/>
          <w:sz w:val="24"/>
        </w:rPr>
      </w:pPr>
    </w:p>
    <w:p>
      <w:pPr>
        <w:ind w:left="31680" w:leftChars="200" w:firstLine="31680" w:firstLineChars="200"/>
        <w:rPr>
          <w:rFonts w:ascii="宋体"/>
          <w:sz w:val="24"/>
        </w:rPr>
      </w:pPr>
    </w:p>
    <w:p>
      <w:pPr>
        <w:ind w:left="31680" w:leftChars="200" w:firstLine="31680" w:firstLineChars="200"/>
        <w:rPr>
          <w:rFonts w:ascii="宋体"/>
          <w:sz w:val="24"/>
        </w:rPr>
      </w:pPr>
    </w:p>
    <w:p>
      <w:pPr>
        <w:ind w:left="31680" w:leftChars="200" w:firstLine="316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通过多次比较这样的实验，</w:t>
      </w:r>
      <w:r>
        <w:rPr>
          <w:rFonts w:hint="eastAsia" w:ascii="宋体" w:hAnsi="宋体"/>
          <w:b/>
          <w:bCs/>
          <w:sz w:val="24"/>
        </w:rPr>
        <w:t>交流讨论</w:t>
      </w:r>
      <w:r>
        <w:rPr>
          <w:rFonts w:hint="eastAsia" w:ascii="宋体" w:hAnsi="宋体"/>
          <w:sz w:val="24"/>
        </w:rPr>
        <w:t>得出结论是：</w:t>
      </w:r>
      <w:r>
        <w:rPr>
          <w:rFonts w:ascii="宋体" w:hAnsi="宋体"/>
          <w:sz w:val="24"/>
          <w:u w:val="single"/>
        </w:rPr>
        <w:t xml:space="preserve">                           </w:t>
      </w:r>
    </w:p>
    <w:p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）探究压力的作用效果与受力面积大小的关系</w:t>
      </w:r>
    </w:p>
    <w:p>
      <w:pPr>
        <w:rPr>
          <w:rFonts w:ascii="宋体"/>
          <w:sz w:val="28"/>
          <w:szCs w:val="28"/>
        </w:rPr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Group 61" o:spid="_x0000_s1080" style="position:absolute;left:0;margin-left:238.4pt;margin-top:2.75pt;height:56.6pt;width:75.8pt;mso-wrap-distance-left:9pt;mso-wrap-distance-right:9pt;rotation:0f;z-index:-251655168;" coordorigin="7053,20805" coordsize="1517,1239" wrapcoords="642 0 -214 11232 -214 21312 21600 21312 21600 10944 20317 9216 20317 0 642 0">
            <o:lock v:ext="edit" position="f" selection="f" grouping="f" rotation="f" cropping="f" text="f" aspectratio="t"/>
            <v:shape id="图片 55" o:spid="_x0000_s1081" alt="1" type="#_x0000_t75" style="position:absolute;left:7109;top:20805;height:729;width:1352;rotation:11796480f;" o:ole="f" fillcolor="#FFFFFF" filled="f" o:preferrelative="t" stroked="f" coordorigin="0,0" coordsize="21600,21600">
              <v:fill on="f" color2="#FFFFFF" focus="0%"/>
              <v:imagedata gain="65536f" blacklevel="0f" gamma="0" o:title="" r:id="rId8"/>
              <o:lock v:ext="edit" position="f" selection="f" grouping="f" rotation="f" cropping="f" text="f" aspectratio="t"/>
            </v:shape>
            <v:shape id="图片 56" o:spid="_x0000_s1082" alt="2" type="#_x0000_t75" style="position:absolute;left:7053;top:21434;height:610;width:1517;rotation:11796480f;" o:ole="f" fillcolor="#FFFFFF" filled="f" o:preferrelative="t" stroked="f" coordorigin="0,0" coordsize="21600,21600">
              <v:fill on="f" color2="#FFFFFF" focus="0%"/>
              <v:imagedata gain="65536f" blacklevel="0f" gamma="0" o:title="" r:id="rId7"/>
              <o:lock v:ext="edit" position="f" selection="f" grouping="f" rotation="f" cropping="f" text="f" aspectratio="t"/>
            </v:shape>
            <w10:wrap type="tight"/>
          </v:group>
        </w:pict>
      </w: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group id="Group 64" o:spid="_x0000_s1083" style="position:absolute;left:0;margin-left:109.8pt;margin-top:16.5pt;height:46.35pt;width:75.8pt;mso-wrap-distance-left:9pt;mso-wrap-distance-right:9pt;rotation:0f;z-index:-251656192;" coordorigin="4493,21369" coordsize="1517,927" wrapcoords="428 0 -214 7665 -214 21252 21600 21252 21600 7316 20317 5574 20317 0 428 0">
            <o:lock v:ext="edit" position="f" selection="f" grouping="f" rotation="f" cropping="f" text="f" aspectratio="t"/>
            <v:shape id="图片 55" o:spid="_x0000_s1084" alt="1" type="#_x0000_t75" style="position:absolute;left:4559;top:21369;height:729;width:1352;rotation:0f;" o:ole="f" fillcolor="#FFFFFF" filled="f" o:preferrelative="t" stroked="f" coordorigin="0,0" coordsize="21600,21600">
              <v:fill on="f" color2="#FFFFFF" focus="0%"/>
              <v:imagedata gain="65536f" blacklevel="0f" gamma="0" o:title="" r:id="rId8"/>
              <o:lock v:ext="edit" position="f" selection="f" grouping="f" rotation="f" cropping="f" text="f" aspectratio="t"/>
            </v:shape>
            <v:shape id="图片 56" o:spid="_x0000_s1085" alt="2" type="#_x0000_t75" style="position:absolute;left:4493;top:21686;height:610;width:1517;rotation:11796480f;" o:ole="f" fillcolor="#FFFFFF" filled="f" o:preferrelative="t" stroked="f" coordorigin="0,0" coordsize="21600,21600">
              <v:fill on="f" color2="#FFFFFF" focus="0%"/>
              <v:imagedata gain="65536f" blacklevel="0f" gamma="0" o:title="" r:id="rId7"/>
              <o:lock v:ext="edit" position="f" selection="f" grouping="f" rotation="f" cropping="f" text="f" aspectratio="t"/>
            </v:shape>
            <w10:wrap type="tight"/>
          </v:group>
        </w:pict>
      </w:r>
    </w:p>
    <w:p>
      <w:pPr>
        <w:rPr>
          <w:rFonts w:ascii="宋体"/>
          <w:sz w:val="28"/>
          <w:szCs w:val="28"/>
        </w:rPr>
      </w:pPr>
    </w:p>
    <w:p>
      <w:pPr>
        <w:rPr>
          <w:rFonts w:ascii="宋体" w:hAnsi="宋体"/>
          <w:sz w:val="24"/>
          <w:u w:val="single"/>
        </w:rPr>
      </w:pPr>
      <w:r>
        <w:rPr>
          <w:rFonts w:ascii="宋体" w:hAnsi="宋体"/>
          <w:sz w:val="28"/>
          <w:szCs w:val="28"/>
        </w:rPr>
        <w:t xml:space="preserve">      </w:t>
      </w:r>
      <w:r>
        <w:rPr>
          <w:rFonts w:hint="eastAsia" w:ascii="宋体" w:hAnsi="宋体"/>
          <w:sz w:val="24"/>
        </w:rPr>
        <w:t>通过多次比较这样的实验，</w:t>
      </w:r>
      <w:r>
        <w:rPr>
          <w:rFonts w:hint="eastAsia" w:ascii="宋体" w:hAnsi="宋体"/>
          <w:b/>
          <w:bCs/>
          <w:sz w:val="24"/>
        </w:rPr>
        <w:t>交流讨论</w:t>
      </w:r>
      <w:r>
        <w:rPr>
          <w:rFonts w:hint="eastAsia" w:ascii="宋体" w:hAnsi="宋体"/>
          <w:sz w:val="24"/>
        </w:rPr>
        <w:t>得出结论是：</w:t>
      </w:r>
      <w:r>
        <w:rPr>
          <w:rFonts w:ascii="宋体" w:hAnsi="宋体"/>
          <w:sz w:val="24"/>
          <w:u w:val="single"/>
        </w:rPr>
        <w:t xml:space="preserve">                    </w:t>
      </w:r>
    </w:p>
    <w:p>
      <w:pPr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活动、利用身边的器材演示压力的作用效果与哪些因素有关</w:t>
      </w:r>
    </w:p>
    <w:p>
      <w:pPr>
        <w:numPr>
          <w:ilvl w:val="0"/>
          <w:numId w:val="4"/>
        </w:numPr>
        <w:rPr>
          <w:rFonts w:hint="eastAsia" w:ascii="宋体"/>
          <w:sz w:val="28"/>
          <w:szCs w:val="28"/>
          <w:lang w:eastAsia="zh-CN"/>
        </w:rPr>
      </w:pPr>
      <w:r>
        <w:rPr>
          <w:rFonts w:hint="eastAsia" w:ascii="宋体"/>
          <w:sz w:val="28"/>
          <w:szCs w:val="28"/>
          <w:lang w:eastAsia="zh-CN"/>
        </w:rPr>
        <w:t>例题（见课本）</w:t>
      </w:r>
    </w:p>
    <w:p>
      <w:pPr>
        <w:numPr>
          <w:numId w:val="0"/>
        </w:numPr>
        <w:rPr>
          <w:rFonts w:hint="eastAsia" w:ascii="宋体"/>
          <w:sz w:val="28"/>
          <w:szCs w:val="28"/>
          <w:lang w:eastAsia="zh-CN"/>
        </w:rPr>
      </w:pPr>
      <w:r>
        <w:rPr>
          <w:rFonts w:hint="eastAsia" w:asci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/>
          <w:sz w:val="28"/>
          <w:szCs w:val="28"/>
          <w:lang w:eastAsia="zh-CN"/>
        </w:rPr>
        <w:t>活动、测算某位同学双脚站立在水平地面上时，产生的压强</w:t>
      </w:r>
    </w:p>
    <w:p>
      <w:pPr>
        <w:numPr>
          <w:ilvl w:val="0"/>
          <w:numId w:val="5"/>
        </w:num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课后兴趣探究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1</w:t>
      </w:r>
      <w:r>
        <w:rPr>
          <w:rFonts w:hint="eastAsia" w:ascii="宋体" w:hAnsi="宋体"/>
          <w:sz w:val="28"/>
          <w:szCs w:val="28"/>
        </w:rPr>
        <w:t>、人正常站立和走路时的压强大小一样吗？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2</w:t>
      </w:r>
      <w:r>
        <w:rPr>
          <w:rFonts w:hint="eastAsia" w:ascii="宋体" w:hAnsi="宋体"/>
          <w:sz w:val="28"/>
          <w:szCs w:val="28"/>
        </w:rPr>
        <w:t>、人在快要破碎的冰面上时，该如何急救？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3</w:t>
      </w:r>
      <w:r>
        <w:rPr>
          <w:rFonts w:hint="eastAsia" w:ascii="宋体" w:hAnsi="宋体"/>
          <w:sz w:val="28"/>
          <w:szCs w:val="28"/>
        </w:rPr>
        <w:t>、常见的大型机械（如推土机）为什么有宽宽的履带？</w:t>
      </w:r>
    </w:p>
    <w:p>
      <w:pPr>
        <w:rPr>
          <w:rFonts w:ascii="宋体"/>
          <w:sz w:val="28"/>
          <w:szCs w:val="28"/>
        </w:rPr>
      </w:pPr>
    </w:p>
    <w:p>
      <w:pPr>
        <w:rPr>
          <w:rFonts w:ascii="宋体"/>
          <w:sz w:val="28"/>
          <w:szCs w:val="28"/>
        </w:rPr>
      </w:pPr>
      <w:bookmarkStart w:id="0" w:name="_GoBack"/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86" type="#_x0000_t75" style="height:708.25pt;width:494.55pt;rotation:0f;" o:ole="f" fillcolor="#FFFFFF" filled="f" o:preferrelative="t" stroked="f" coordorigin="0,0" coordsize="21600,21600">
            <v:fill on="f" color2="#FFFFFF" focus="0%"/>
            <v:imagedata gain="65536f" blacklevel="0f" gamma="0" o:title="未标题-2" r:id="rId9"/>
            <o:lock v:ext="edit" position="f" selection="f" grouping="f" rotation="f" cropping="f" text="f" aspectratio="t"/>
            <w10:wrap type="none"/>
            <w10:anchorlock/>
          </v:shape>
        </w:pict>
      </w:r>
    </w:p>
    <w:bookmarkEnd w:id="0"/>
    <w:p>
      <w:pPr>
        <w:rPr>
          <w:rFonts w:ascii="宋体"/>
          <w:sz w:val="28"/>
          <w:szCs w:val="28"/>
          <w:u w:val="single"/>
        </w:rPr>
      </w:pPr>
    </w:p>
    <w:p>
      <w:pPr>
        <w:rPr>
          <w:rFonts w:ascii="宋体"/>
          <w:i/>
          <w:iCs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1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shape id="Quad Arrow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95679172">
    <w:nsid w:val="592640C4"/>
    <w:multiLevelType w:val="singleLevel"/>
    <w:tmpl w:val="592640C4"/>
    <w:lvl w:ilvl="0" w:tentative="1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495680671">
    <w:nsid w:val="5926469F"/>
    <w:multiLevelType w:val="singleLevel"/>
    <w:tmpl w:val="5926469F"/>
    <w:lvl w:ilvl="0" w:tentative="1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495602323">
    <w:nsid w:val="59251493"/>
    <w:multiLevelType w:val="singleLevel"/>
    <w:tmpl w:val="59251493"/>
    <w:lvl w:ilvl="0" w:tentative="1">
      <w:start w:val="4"/>
      <w:numFmt w:val="chineseCounting"/>
      <w:suff w:val="nothing"/>
      <w:lvlText w:val="%1、"/>
      <w:lvlJc w:val="left"/>
    </w:lvl>
  </w:abstractNum>
  <w:abstractNum w:abstractNumId="1495678420">
    <w:nsid w:val="59263DD4"/>
    <w:multiLevelType w:val="singleLevel"/>
    <w:tmpl w:val="59263DD4"/>
    <w:lvl w:ilvl="0" w:tentative="1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495678446">
    <w:nsid w:val="59263DEE"/>
    <w:multiLevelType w:val="singleLevel"/>
    <w:tmpl w:val="59263DEE"/>
    <w:lvl w:ilvl="0" w:tentative="1">
      <w:start w:val="1"/>
      <w:numFmt w:val="decimal"/>
      <w:suff w:val="space"/>
      <w:lvlText w:val="%1、"/>
      <w:lvlJc w:val="left"/>
      <w:rPr>
        <w:rFonts w:cs="Times New Roman"/>
      </w:rPr>
    </w:lvl>
  </w:abstractNum>
  <w:num w:numId="1">
    <w:abstractNumId w:val="1495678420"/>
  </w:num>
  <w:num w:numId="2">
    <w:abstractNumId w:val="1495678446"/>
  </w:num>
  <w:num w:numId="3">
    <w:abstractNumId w:val="1495679172"/>
  </w:num>
  <w:num w:numId="4">
    <w:abstractNumId w:val="1495602323"/>
  </w:num>
  <w:num w:numId="5">
    <w:abstractNumId w:val="14956806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74CDB"/>
    <w:rsid w:val="00074CDB"/>
    <w:rsid w:val="000A7C24"/>
    <w:rsid w:val="001013C7"/>
    <w:rsid w:val="001E1051"/>
    <w:rsid w:val="001E2590"/>
    <w:rsid w:val="002A20AA"/>
    <w:rsid w:val="002F7F46"/>
    <w:rsid w:val="00410AC0"/>
    <w:rsid w:val="00413838"/>
    <w:rsid w:val="0054755C"/>
    <w:rsid w:val="005C0D31"/>
    <w:rsid w:val="00644DA6"/>
    <w:rsid w:val="00761B8F"/>
    <w:rsid w:val="009B642C"/>
    <w:rsid w:val="00BD42B1"/>
    <w:rsid w:val="00C62F79"/>
    <w:rsid w:val="00CE4F1D"/>
    <w:rsid w:val="00EF44AF"/>
    <w:rsid w:val="00F7434C"/>
    <w:rsid w:val="01F40303"/>
    <w:rsid w:val="0AF363F1"/>
    <w:rsid w:val="11F568C7"/>
    <w:rsid w:val="150F669C"/>
    <w:rsid w:val="257232CB"/>
    <w:rsid w:val="2B252869"/>
    <w:rsid w:val="31416C5C"/>
    <w:rsid w:val="32EF647F"/>
    <w:rsid w:val="369E33CB"/>
    <w:rsid w:val="39427AF2"/>
    <w:rsid w:val="3ED47950"/>
    <w:rsid w:val="405F563E"/>
    <w:rsid w:val="5253261E"/>
    <w:rsid w:val="53022D61"/>
    <w:rsid w:val="530A5B53"/>
    <w:rsid w:val="57946617"/>
    <w:rsid w:val="666978BE"/>
    <w:rsid w:val="6BD8094C"/>
    <w:rsid w:val="703C4216"/>
    <w:rsid w:val="79912DF0"/>
    <w:rsid w:val="7D075B7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208</Words>
  <Characters>1192</Characters>
  <Lines>0</Lines>
  <Paragraphs>0</Paragraphs>
  <ScaleCrop>false</ScaleCrop>
  <LinksUpToDate>false</LinksUpToDate>
  <CharactersWithSpaces>0</CharactersWithSpaces>
  <Application>WPS Office 个人版_9.1.0.4862_{F1E327BC-269C-435d-A152-05C5408002CA}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2017-05-24T05:46:00Z</cp:lastPrinted>
  <dcterms:modified xsi:type="dcterms:W3CDTF">2017-06-05T06:13:18Z</dcterms:modified>
  <dc:title>第一节  压力的作用效果     学案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